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571B3" w14:textId="77777777" w:rsidR="00AF7173" w:rsidRDefault="00AF7173" w:rsidP="00AF7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SPROTBURGH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4BD7935B" w14:textId="77777777" w:rsidR="00AF7173" w:rsidRDefault="00AF7173" w:rsidP="00AF7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St.Margaret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Fish Street Hill, London.</w:t>
      </w:r>
    </w:p>
    <w:p w14:paraId="283CD94B" w14:textId="77777777" w:rsidR="00AF7173" w:rsidRDefault="00AF7173" w:rsidP="00AF7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68EB90" w14:textId="77777777" w:rsidR="00AF7173" w:rsidRDefault="00AF7173" w:rsidP="00AF7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21BA91" w14:textId="77777777" w:rsidR="00AF7173" w:rsidRDefault="00AF7173" w:rsidP="00AF7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May1400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5FF42EA" w14:textId="77777777" w:rsidR="00AF7173" w:rsidRDefault="00AF7173" w:rsidP="00AF7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1CB6D6C3" w14:textId="77777777" w:rsidR="00AF7173" w:rsidRDefault="00AF7173" w:rsidP="00AF7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2D59C2D2" w14:textId="77777777" w:rsidR="00AF7173" w:rsidRDefault="00AF7173" w:rsidP="00AF717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Centuries” Robert A. Wood.  Ph.D. Thesis, Royal Holloway, University</w:t>
      </w:r>
    </w:p>
    <w:p w14:paraId="6793ACCE" w14:textId="77777777" w:rsidR="00AF7173" w:rsidRDefault="00AF7173" w:rsidP="00AF717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London, 2012, p.67)</w:t>
      </w:r>
    </w:p>
    <w:p w14:paraId="275955B8" w14:textId="77777777" w:rsidR="00AF7173" w:rsidRDefault="00AF7173" w:rsidP="00AF7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3A497D" w14:textId="77777777" w:rsidR="00AF7173" w:rsidRDefault="00AF7173" w:rsidP="00AF7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220B7D" w14:textId="77777777" w:rsidR="00AF7173" w:rsidRDefault="00AF7173" w:rsidP="00AF7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April 2021</w:t>
      </w:r>
    </w:p>
    <w:p w14:paraId="55B192A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EA67B" w14:textId="77777777" w:rsidR="00AF7173" w:rsidRDefault="00AF7173" w:rsidP="009139A6">
      <w:r>
        <w:separator/>
      </w:r>
    </w:p>
  </w:endnote>
  <w:endnote w:type="continuationSeparator" w:id="0">
    <w:p w14:paraId="5610D450" w14:textId="77777777" w:rsidR="00AF7173" w:rsidRDefault="00AF71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A2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16F0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0B8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51420" w14:textId="77777777" w:rsidR="00AF7173" w:rsidRDefault="00AF7173" w:rsidP="009139A6">
      <w:r>
        <w:separator/>
      </w:r>
    </w:p>
  </w:footnote>
  <w:footnote w:type="continuationSeparator" w:id="0">
    <w:p w14:paraId="615A9CA8" w14:textId="77777777" w:rsidR="00AF7173" w:rsidRDefault="00AF71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B5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F1F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B8A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173"/>
    <w:rsid w:val="000666E0"/>
    <w:rsid w:val="002510B7"/>
    <w:rsid w:val="005C130B"/>
    <w:rsid w:val="00826F5C"/>
    <w:rsid w:val="009139A6"/>
    <w:rsid w:val="009448BB"/>
    <w:rsid w:val="00A3176C"/>
    <w:rsid w:val="00AE65F8"/>
    <w:rsid w:val="00AF7173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995B7"/>
  <w15:chartTrackingRefBased/>
  <w15:docId w15:val="{61F0CB11-90E6-4194-9F5C-76B883079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2021-05-01T20:51:00Z</dcterms:created>
  <dcterms:modified xsi:type="dcterms:W3CDTF">2021-05-01T20:51:00Z</dcterms:modified>
</cp:coreProperties>
</file>